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E4262D" w:rsidP="00E4262D">
            <w:pPr>
              <w:jc w:val="left"/>
            </w:pPr>
            <w:r>
              <w:t>Bezeichnung der Bau-/Dienstl</w:t>
            </w:r>
            <w:r w:rsidR="00347F9A">
              <w:t>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Default="00E4262D" w:rsidP="002D4CA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347F9A" w:rsidRPr="00347F9A">
              <w:rPr>
                <w:sz w:val="16"/>
                <w:szCs w:val="16"/>
              </w:rPr>
              <w:t>aßnahme</w:t>
            </w:r>
          </w:p>
          <w:p w:rsidR="005A2A28" w:rsidRDefault="005A2A28" w:rsidP="005A2A28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>Erdarbeiten</w:t>
            </w:r>
          </w:p>
          <w:p w:rsidR="005A2A28" w:rsidRDefault="005A2A28" w:rsidP="005A2A28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>Verkehrswegebauarbeiten</w:t>
            </w:r>
          </w:p>
          <w:p w:rsidR="005A2A28" w:rsidRDefault="005A2A28" w:rsidP="005A2A28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>Landschaftsbauarbeiten</w:t>
            </w:r>
          </w:p>
          <w:p w:rsidR="005A2A28" w:rsidRDefault="005A2A28" w:rsidP="005A2A28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>Abbruch- und Rückbauarbeiten</w:t>
            </w:r>
          </w:p>
          <w:p w:rsidR="005A2A28" w:rsidRDefault="005A2A28" w:rsidP="005A2A28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  <w:szCs w:val="20"/>
              </w:rPr>
            </w:pPr>
          </w:p>
          <w:p w:rsidR="005A2A28" w:rsidRDefault="005A2A28" w:rsidP="005A2A28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>Stehstufenanlage Südstadion</w:t>
            </w:r>
          </w:p>
          <w:p w:rsidR="005A2A28" w:rsidRDefault="005A2A28" w:rsidP="005A2A28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  <w:szCs w:val="20"/>
              </w:rPr>
            </w:pPr>
            <w:proofErr w:type="spellStart"/>
            <w:r>
              <w:rPr>
                <w:rFonts w:cs="Arial"/>
                <w:color w:val="0000FF"/>
                <w:szCs w:val="20"/>
              </w:rPr>
              <w:t>Haidekamp</w:t>
            </w:r>
            <w:proofErr w:type="spellEnd"/>
            <w:r>
              <w:rPr>
                <w:rFonts w:cs="Arial"/>
                <w:color w:val="0000FF"/>
                <w:szCs w:val="20"/>
              </w:rPr>
              <w:t xml:space="preserve"> 75</w:t>
            </w:r>
          </w:p>
          <w:p w:rsidR="005A2A28" w:rsidRPr="00347F9A" w:rsidRDefault="005A2A28" w:rsidP="005A2A28">
            <w:pPr>
              <w:rPr>
                <w:sz w:val="16"/>
                <w:szCs w:val="16"/>
              </w:rPr>
            </w:pPr>
            <w:r>
              <w:rPr>
                <w:rFonts w:cs="Arial"/>
                <w:color w:val="0000FF"/>
                <w:szCs w:val="20"/>
              </w:rPr>
              <w:t>45886 Gelsenkirchen </w:t>
            </w:r>
            <w:bookmarkStart w:id="0" w:name="_GoBack"/>
            <w:bookmarkEnd w:id="0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E4262D" w:rsidRDefault="00E4262D" w:rsidP="002D4CA7">
            <w:pPr>
              <w:rPr>
                <w:color w:val="0000FF"/>
              </w:rPr>
            </w:pPr>
            <w:r>
              <w:rPr>
                <w:color w:val="0000FF"/>
              </w:rPr>
              <w:t>10/4.2-2026</w:t>
            </w:r>
            <w:r w:rsidR="00265BBB" w:rsidRPr="00E4262D">
              <w:rPr>
                <w:color w:val="0000FF"/>
              </w:rPr>
              <w:t>-</w:t>
            </w:r>
            <w:r w:rsidR="005A2A28">
              <w:rPr>
                <w:color w:val="0000FF"/>
              </w:rPr>
              <w:t>0287</w:t>
            </w:r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347F9A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8C7680" w:rsidP="0009665D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8C7680" w:rsidP="00FF013E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8C7680" w:rsidP="00FF013E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8C7680" w:rsidP="00FF013E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9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639"/>
    </w:tblGrid>
    <w:tr w:rsidR="00E4262D" w:rsidRPr="00D6072E" w:rsidTr="00E4262D">
      <w:trPr>
        <w:cantSplit/>
        <w:trHeight w:hRule="exact" w:val="397"/>
      </w:trPr>
      <w:tc>
        <w:tcPr>
          <w:tcW w:w="9639" w:type="dxa"/>
          <w:vAlign w:val="center"/>
        </w:tcPr>
        <w:p w:rsidR="00E4262D" w:rsidRPr="00D6072E" w:rsidRDefault="00E4262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5A2A28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5A2A28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Erklärung abzugeben.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18D1" w:rsidRPr="00347F9A" w:rsidRDefault="00E4262D">
    <w:pPr>
      <w:pStyle w:val="Kopfzeile"/>
      <w:rPr>
        <w:sz w:val="16"/>
        <w:szCs w:val="16"/>
      </w:rPr>
    </w:pPr>
    <w:r w:rsidRPr="00347F9A">
      <w:rPr>
        <w:sz w:val="16"/>
        <w:szCs w:val="16"/>
      </w:rPr>
      <w:t xml:space="preserve"> </w:t>
    </w:r>
    <w:r w:rsidR="00E718D1" w:rsidRPr="00347F9A">
      <w:rPr>
        <w:sz w:val="16"/>
        <w:szCs w:val="16"/>
      </w:rPr>
      <w:t>(Erklärung Bieter</w:t>
    </w:r>
    <w:r w:rsidR="00E718D1">
      <w:rPr>
        <w:sz w:val="16"/>
        <w:szCs w:val="16"/>
      </w:rPr>
      <w:t>-/Arbeits</w:t>
    </w:r>
    <w:r w:rsidR="00E718D1" w:rsidRPr="00347F9A">
      <w:rPr>
        <w:sz w:val="16"/>
        <w:szCs w:val="16"/>
      </w:rPr>
      <w:t>gemeinschaft)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2A28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C7680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24448"/>
    <w:rsid w:val="00E322E9"/>
    <w:rsid w:val="00E4262D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109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Racherbaeumer Manuela</cp:lastModifiedBy>
  <cp:revision>3</cp:revision>
  <cp:lastPrinted>2010-02-09T14:26:00Z</cp:lastPrinted>
  <dcterms:created xsi:type="dcterms:W3CDTF">2026-03-02T09:37:00Z</dcterms:created>
  <dcterms:modified xsi:type="dcterms:W3CDTF">2026-06-10T06:42:00Z</dcterms:modified>
</cp:coreProperties>
</file>